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 xml:space="preserve">ALLEGATO </w:t>
      </w:r>
      <w:r w:rsidR="00B37F56">
        <w:rPr>
          <w:b/>
          <w:bCs/>
          <w:szCs w:val="22"/>
        </w:rPr>
        <w:t>A</w:t>
      </w:r>
    </w:p>
    <w:p w:rsidR="005A50A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 dirigente scolastico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Dell’I.C. “T. Sarti”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Campi S.na</w:t>
      </w: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</w:t>
      </w:r>
      <w:r w:rsidR="00B37F56">
        <w:rPr>
          <w:bCs/>
          <w:color w:val="000000"/>
        </w:rPr>
        <w:t>Istanza di partecipazione</w:t>
      </w:r>
      <w:r>
        <w:rPr>
          <w:bCs/>
          <w:color w:val="000000"/>
        </w:rPr>
        <w:t xml:space="preserve"> </w:t>
      </w:r>
      <w:r w:rsidR="004902CD">
        <w:rPr>
          <w:bCs/>
          <w:color w:val="000000"/>
        </w:rPr>
        <w:t xml:space="preserve">Esperto </w:t>
      </w:r>
      <w:r w:rsidR="001E1D2B">
        <w:rPr>
          <w:bCs/>
          <w:color w:val="000000"/>
        </w:rPr>
        <w:t xml:space="preserve">in servizio presso altra scuola ovvero estraneo all’amministrazione 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4902CD" w:rsidRPr="00C06A9C" w:rsidRDefault="004902CD" w:rsidP="004902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center"/>
        <w:rPr>
          <w:b/>
          <w:bCs/>
          <w:szCs w:val="22"/>
        </w:rPr>
      </w:pPr>
      <w:r>
        <w:rPr>
          <w:b/>
          <w:bCs/>
          <w:sz w:val="22"/>
          <w:szCs w:val="22"/>
        </w:rPr>
        <w:t>(predisporre un modulo per ogni candidatura)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"/>
        <w:gridCol w:w="8505"/>
      </w:tblGrid>
      <w:tr w:rsidR="004902CD" w:rsidRPr="002960EC" w:rsidTr="00FA01C0">
        <w:trPr>
          <w:trHeight w:val="455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Il</w:t>
            </w:r>
            <w:r>
              <w:rPr>
                <w:color w:val="000000"/>
              </w:rPr>
              <w:t>/</w:t>
            </w:r>
            <w:proofErr w:type="gramStart"/>
            <w:r>
              <w:rPr>
                <w:color w:val="000000"/>
              </w:rPr>
              <w:t xml:space="preserve">La </w:t>
            </w:r>
            <w:r w:rsidRPr="002960EC">
              <w:rPr>
                <w:color w:val="000000"/>
              </w:rPr>
              <w:t xml:space="preserve"> sottoscritto</w:t>
            </w:r>
            <w:proofErr w:type="gramEnd"/>
            <w:r>
              <w:rPr>
                <w:color w:val="000000"/>
              </w:rPr>
              <w:t>/a</w:t>
            </w:r>
            <w:r w:rsidRPr="002960EC">
              <w:rPr>
                <w:color w:val="000000"/>
              </w:rPr>
              <w:t xml:space="preserve"> </w:t>
            </w:r>
          </w:p>
        </w:tc>
      </w:tr>
      <w:tr w:rsidR="004902CD" w:rsidRPr="002960EC" w:rsidTr="00FA01C0">
        <w:trPr>
          <w:trHeight w:val="408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Codice Fiscale </w:t>
            </w:r>
          </w:p>
        </w:tc>
      </w:tr>
      <w:tr w:rsidR="004902CD" w:rsidRPr="002960EC" w:rsidTr="00FA01C0">
        <w:trPr>
          <w:trHeight w:val="548"/>
        </w:trPr>
        <w:tc>
          <w:tcPr>
            <w:tcW w:w="1101" w:type="dxa"/>
            <w:vMerge w:val="restart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Nascita </w:t>
            </w:r>
          </w:p>
        </w:tc>
        <w:tc>
          <w:tcPr>
            <w:tcW w:w="8788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                             </w:t>
            </w:r>
            <w:r w:rsidRPr="002960EC">
              <w:rPr>
                <w:color w:val="000000"/>
              </w:rPr>
              <w:t>Provincia</w:t>
            </w:r>
          </w:p>
        </w:tc>
      </w:tr>
      <w:tr w:rsidR="004902CD" w:rsidRPr="002960EC" w:rsidTr="00FA01C0">
        <w:trPr>
          <w:trHeight w:val="551"/>
        </w:trPr>
        <w:tc>
          <w:tcPr>
            <w:tcW w:w="1101" w:type="dxa"/>
            <w:vMerge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88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Data (gg-mm-</w:t>
            </w:r>
            <w:proofErr w:type="spellStart"/>
            <w:r w:rsidRPr="002960EC">
              <w:rPr>
                <w:color w:val="000000"/>
              </w:rPr>
              <w:t>aaaa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902CD" w:rsidRPr="002960EC" w:rsidTr="00FA01C0">
        <w:trPr>
          <w:trHeight w:val="426"/>
        </w:trPr>
        <w:tc>
          <w:tcPr>
            <w:tcW w:w="1384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Residenza </w:t>
            </w:r>
          </w:p>
        </w:tc>
        <w:tc>
          <w:tcPr>
            <w:tcW w:w="8505" w:type="dxa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</w:t>
            </w:r>
            <w:r w:rsidRPr="002960EC">
              <w:rPr>
                <w:color w:val="000000"/>
              </w:rPr>
              <w:t xml:space="preserve">Provincia </w:t>
            </w:r>
            <w:r>
              <w:rPr>
                <w:color w:val="000000"/>
              </w:rPr>
              <w:t xml:space="preserve">                          </w:t>
            </w:r>
            <w:r w:rsidRPr="002960EC">
              <w:rPr>
                <w:color w:val="000000"/>
              </w:rPr>
              <w:t xml:space="preserve">CAP </w:t>
            </w:r>
          </w:p>
        </w:tc>
      </w:tr>
      <w:tr w:rsidR="004902CD" w:rsidRPr="002960EC" w:rsidTr="00FA01C0">
        <w:trPr>
          <w:trHeight w:val="418"/>
        </w:trPr>
        <w:tc>
          <w:tcPr>
            <w:tcW w:w="1384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Via/Piazza</w:t>
            </w:r>
          </w:p>
        </w:tc>
        <w:tc>
          <w:tcPr>
            <w:tcW w:w="8505" w:type="dxa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902CD" w:rsidRPr="002960EC" w:rsidTr="00FA01C0">
        <w:trPr>
          <w:trHeight w:val="419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Cellulare</w:t>
            </w:r>
          </w:p>
        </w:tc>
      </w:tr>
      <w:tr w:rsidR="004902CD" w:rsidRPr="002960EC" w:rsidTr="00FA01C0">
        <w:trPr>
          <w:trHeight w:val="410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Email </w:t>
            </w:r>
            <w:r>
              <w:rPr>
                <w:color w:val="000000"/>
              </w:rPr>
              <w:t xml:space="preserve">                                                                                       </w:t>
            </w:r>
          </w:p>
        </w:tc>
      </w:tr>
      <w:tr w:rsidR="004902CD" w:rsidRPr="002960EC" w:rsidTr="00FA01C0">
        <w:trPr>
          <w:trHeight w:val="105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PEC</w:t>
            </w:r>
          </w:p>
        </w:tc>
      </w:tr>
      <w:tr w:rsidR="004902CD" w:rsidRPr="002960EC" w:rsidTr="00FA01C0">
        <w:trPr>
          <w:trHeight w:val="1187"/>
        </w:trPr>
        <w:tc>
          <w:tcPr>
            <w:tcW w:w="9889" w:type="dxa"/>
            <w:gridSpan w:val="3"/>
          </w:tcPr>
          <w:p w:rsidR="004902CD" w:rsidRPr="00757B68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7B68">
              <w:rPr>
                <w:rFonts w:ascii="Monotype Corsiva" w:hAnsi="Monotype Corsiva"/>
                <w:i/>
                <w:color w:val="000000"/>
              </w:rPr>
              <w:t>□</w:t>
            </w:r>
            <w:r w:rsidRPr="00757B68">
              <w:rPr>
                <w:color w:val="000000"/>
              </w:rPr>
              <w:t xml:space="preserve"> di non essere dipendente interno all’amministrazione scolastica o universitaria </w:t>
            </w:r>
          </w:p>
          <w:p w:rsidR="004902CD" w:rsidRPr="00757B68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7B68">
              <w:rPr>
                <w:rFonts w:ascii="Monotype Corsiva" w:hAnsi="Monotype Corsiva"/>
                <w:color w:val="000000"/>
              </w:rPr>
              <w:t>□</w:t>
            </w:r>
            <w:r w:rsidRPr="00757B68">
              <w:rPr>
                <w:color w:val="000000"/>
              </w:rPr>
              <w:t xml:space="preserve"> di essere dipendente interno all’amministrazione scolastica o universitaria, pertanto, in caso di stipula del contratto, presenterà la formale autorizzazione dell'Amministrazione d appartenenza (art. 53 del </w:t>
            </w:r>
            <w:proofErr w:type="spellStart"/>
            <w:r w:rsidRPr="00757B68">
              <w:rPr>
                <w:color w:val="000000"/>
              </w:rPr>
              <w:t>D.Lvg</w:t>
            </w:r>
            <w:proofErr w:type="spellEnd"/>
            <w:r w:rsidRPr="00757B68">
              <w:rPr>
                <w:color w:val="000000"/>
              </w:rPr>
              <w:t>. n. 165/</w:t>
            </w:r>
            <w:proofErr w:type="gramStart"/>
            <w:r w:rsidRPr="00757B68">
              <w:rPr>
                <w:color w:val="000000"/>
              </w:rPr>
              <w:t>2001)</w:t>
            </w:r>
            <w:r w:rsidR="001E1D2B">
              <w:rPr>
                <w:color w:val="000000"/>
              </w:rPr>
              <w:t>-</w:t>
            </w:r>
            <w:proofErr w:type="gramEnd"/>
            <w:r w:rsidR="001E1D2B">
              <w:rPr>
                <w:color w:val="000000"/>
              </w:rPr>
              <w:t xml:space="preserve"> indicare la scuola ……………………………………………………………………………………………….)</w:t>
            </w:r>
            <w:r w:rsidRPr="00757B68">
              <w:rPr>
                <w:color w:val="000000"/>
              </w:rPr>
              <w:t>.</w:t>
            </w:r>
          </w:p>
          <w:p w:rsidR="004902CD" w:rsidRPr="002960EC" w:rsidRDefault="004902CD" w:rsidP="001E1D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9F033D" w:rsidRDefault="009F033D" w:rsidP="004902CD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</w:p>
    <w:p w:rsidR="004902CD" w:rsidRPr="004B1BF8" w:rsidRDefault="004902CD" w:rsidP="004902CD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  <w:r w:rsidRPr="004B1BF8">
        <w:rPr>
          <w:b/>
          <w:color w:val="000000"/>
          <w:szCs w:val="20"/>
        </w:rPr>
        <w:t>CHIEDE</w:t>
      </w:r>
    </w:p>
    <w:p w:rsidR="004902CD" w:rsidRDefault="004902CD" w:rsidP="004902CD">
      <w:pPr>
        <w:autoSpaceDE w:val="0"/>
        <w:autoSpaceDN w:val="0"/>
        <w:adjustRightInd w:val="0"/>
        <w:rPr>
          <w:color w:val="000000"/>
          <w:szCs w:val="22"/>
        </w:rPr>
      </w:pPr>
      <w:proofErr w:type="gramStart"/>
      <w:r w:rsidRPr="00592C40">
        <w:rPr>
          <w:color w:val="000000"/>
          <w:szCs w:val="22"/>
        </w:rPr>
        <w:t>di</w:t>
      </w:r>
      <w:proofErr w:type="gramEnd"/>
      <w:r w:rsidRPr="00592C40">
        <w:rPr>
          <w:color w:val="000000"/>
          <w:szCs w:val="22"/>
        </w:rPr>
        <w:t xml:space="preserve"> partecipare alla selezione per l’incarico di  </w:t>
      </w:r>
      <w:r w:rsidRPr="00592C40">
        <w:rPr>
          <w:b/>
          <w:color w:val="000000"/>
          <w:szCs w:val="22"/>
        </w:rPr>
        <w:t>ESPERTO  per il seguente modulo (indicare</w:t>
      </w:r>
      <w:r w:rsidR="009F033D">
        <w:rPr>
          <w:b/>
          <w:color w:val="000000"/>
          <w:szCs w:val="22"/>
        </w:rPr>
        <w:t xml:space="preserve"> con una croce</w:t>
      </w:r>
      <w:r w:rsidRPr="00592C40">
        <w:rPr>
          <w:b/>
          <w:color w:val="000000"/>
          <w:szCs w:val="22"/>
        </w:rPr>
        <w:t xml:space="preserve"> un solo modulo)</w:t>
      </w:r>
      <w:r w:rsidRPr="00592C40">
        <w:rPr>
          <w:color w:val="000000"/>
          <w:szCs w:val="22"/>
        </w:rPr>
        <w:t xml:space="preserve">: </w:t>
      </w:r>
    </w:p>
    <w:p w:rsidR="009F033D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p w:rsidR="009F033D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tbl>
      <w:tblPr>
        <w:tblStyle w:val="TableNormal"/>
        <w:tblW w:w="10120" w:type="dxa"/>
        <w:tblInd w:w="24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9F033D" w:rsidRPr="007410AD" w:rsidTr="00FA01C0">
        <w:trPr>
          <w:trHeight w:val="465"/>
        </w:trPr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80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Sottoazione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5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Progetto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9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Titolo</w:t>
            </w:r>
            <w:proofErr w:type="spellEnd"/>
            <w:r w:rsidRPr="007410AD">
              <w:rPr>
                <w:i/>
                <w:color w:val="FFFFFF"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color w:val="FFFFFF"/>
                <w:sz w:val="16"/>
                <w:szCs w:val="16"/>
              </w:rPr>
              <w:t>Modulo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4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bookmarkStart w:id="0" w:name="_GoBack"/>
            <w:bookmarkEnd w:id="0"/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PAZZI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PER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IL</w:t>
            </w:r>
            <w:r w:rsidRPr="007410AD">
              <w:rPr>
                <w:i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CODING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line="261" w:lineRule="auto"/>
              <w:ind w:left="71" w:right="594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OLIMPIADI DEL</w:t>
            </w:r>
            <w:r w:rsidRPr="007410AD">
              <w:rPr>
                <w:i/>
                <w:spacing w:val="1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PROBLEM</w:t>
            </w:r>
            <w:r w:rsidRPr="007410AD">
              <w:rPr>
                <w:i/>
                <w:spacing w:val="-10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SOLVING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453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sz w:val="16"/>
                <w:szCs w:val="16"/>
              </w:rPr>
              <w:t>digitalMENTE</w:t>
            </w:r>
            <w:proofErr w:type="spellEnd"/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</w:tbl>
    <w:tbl>
      <w:tblPr>
        <w:tblStyle w:val="TableNormal1"/>
        <w:tblW w:w="10120" w:type="dxa"/>
        <w:tblInd w:w="231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19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line="256" w:lineRule="auto"/>
              <w:ind w:left="71" w:right="28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LABORATORIO GIOCO-</w:t>
            </w:r>
            <w:r w:rsidRPr="007410AD">
              <w:rPr>
                <w:i/>
                <w:spacing w:val="-4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SPORT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1029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4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LABORATORIO</w:t>
            </w:r>
            <w:r w:rsidRPr="007410AD">
              <w:rPr>
                <w:i/>
                <w:spacing w:val="-6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GIOCO-</w:t>
            </w:r>
          </w:p>
          <w:p w:rsidR="009F033D" w:rsidRPr="007410AD" w:rsidRDefault="009F033D" w:rsidP="00FA01C0">
            <w:pPr>
              <w:pStyle w:val="TableParagraph"/>
              <w:spacing w:before="24" w:line="256" w:lineRule="auto"/>
              <w:ind w:left="71" w:right="736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SPORT</w:t>
            </w:r>
            <w:r w:rsidRPr="007410AD">
              <w:rPr>
                <w:i/>
                <w:spacing w:val="-5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3:</w:t>
            </w:r>
            <w:r w:rsidRPr="007410AD">
              <w:rPr>
                <w:i/>
                <w:spacing w:val="-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il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di</w:t>
            </w:r>
            <w:r w:rsidRPr="007410AD">
              <w:rPr>
                <w:i/>
                <w:spacing w:val="-4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squadra</w:t>
            </w:r>
          </w:p>
        </w:tc>
        <w:tc>
          <w:tcPr>
            <w:tcW w:w="2529" w:type="dxa"/>
          </w:tcPr>
          <w:p w:rsidR="009F033D" w:rsidRPr="001E1D2B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  <w:lang w:val="it-IT"/>
              </w:rPr>
            </w:pPr>
          </w:p>
        </w:tc>
      </w:tr>
    </w:tbl>
    <w:p w:rsidR="009F033D" w:rsidRPr="00592C40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p w:rsidR="004902CD" w:rsidRPr="00592C40" w:rsidRDefault="004902CD" w:rsidP="004902CD">
      <w:pPr>
        <w:jc w:val="both"/>
        <w:rPr>
          <w:sz w:val="22"/>
          <w:szCs w:val="18"/>
        </w:rPr>
      </w:pPr>
      <w:r w:rsidRPr="00592C40">
        <w:rPr>
          <w:sz w:val="20"/>
          <w:szCs w:val="18"/>
        </w:rPr>
        <w:t xml:space="preserve">A tal fine, valendosi delle disposizioni di cui all'art. 46 del DPR 28/12/2000 n. 445, consapevole delle </w:t>
      </w:r>
      <w:r w:rsidRPr="00592C40">
        <w:rPr>
          <w:sz w:val="22"/>
          <w:szCs w:val="18"/>
        </w:rPr>
        <w:t>sanzioni stabilite per le false attestazioni e mendaci dichiarazioni, previste dal Codice Penale e dalle Leggi speciali in materia e preso atto delle tematiche proposte nei percorsi formativi</w:t>
      </w:r>
    </w:p>
    <w:p w:rsidR="004902CD" w:rsidRPr="00592C40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>DICHIARA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Sotto la personale responsabilità di: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in possesso della cittadinanza italiana o di uno degli Stati membri dell’Unione europea;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godere</w:t>
      </w:r>
      <w:proofErr w:type="gramEnd"/>
      <w:r w:rsidRPr="00592C40">
        <w:rPr>
          <w:sz w:val="22"/>
          <w:szCs w:val="18"/>
        </w:rPr>
        <w:t xml:space="preserve"> dei diritti civili e politici;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non</w:t>
      </w:r>
      <w:proofErr w:type="gramEnd"/>
      <w:r w:rsidRPr="00592C40">
        <w:rPr>
          <w:sz w:val="22"/>
          <w:szCs w:val="18"/>
        </w:rPr>
        <w:t xml:space="preserve"> aver riportato condanne penali e non essere destinatario di provvedimenti che riguardano l’applicazione di misure di prevenzione, di decisioni civili e di provvedimenti amministrativi iscritti nel casellario giudiziale;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a conoscenza di non essere sottoposto a procedimenti penali;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in possesso dei requisiti essenziali previsti del presente avviso;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aver</w:t>
      </w:r>
      <w:proofErr w:type="gramEnd"/>
      <w:r w:rsidRPr="00592C40">
        <w:rPr>
          <w:sz w:val="22"/>
          <w:szCs w:val="18"/>
        </w:rPr>
        <w:t xml:space="preserve"> preso visione dell’Avviso e di approvarne senza riserva ogni contenuto;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essere consapevole che può anche non ricevere alcun incarico;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possedere titoli e competenze specifiche più adeguate per la figura professionale scelta.</w:t>
      </w:r>
    </w:p>
    <w:p w:rsidR="004902CD" w:rsidRPr="00592C40" w:rsidRDefault="004902CD" w:rsidP="004902CD">
      <w:pPr>
        <w:jc w:val="both"/>
        <w:rPr>
          <w:b/>
          <w:bCs/>
          <w:szCs w:val="18"/>
        </w:rPr>
      </w:pPr>
      <w:r w:rsidRPr="00592C40">
        <w:rPr>
          <w:b/>
          <w:bCs/>
          <w:szCs w:val="18"/>
        </w:rPr>
        <w:t>Dichiarazione di insussistenza di incompatibilità</w:t>
      </w:r>
    </w:p>
    <w:p w:rsidR="004902CD" w:rsidRPr="00592C40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non trovarsi in nessuna della condizioni di incompatibilità previste dalle Disposizioni e Istruzioni per l’attuazione delle iniziative cofinanziate dai Fondi Strutturali europei 2014/2020, in particolare di:</w:t>
      </w:r>
    </w:p>
    <w:p w:rsidR="004902CD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non essere parente o affine entro il quarto grado del legale rappresentante dell'Istituto e di altro personale che ha preso parte alla predisposizione del bando di reclutamento, alla comparazione dei curricula degli istanti e alla stesura delle graduatorie dei candidati.</w:t>
      </w:r>
    </w:p>
    <w:p w:rsidR="004902CD" w:rsidRPr="00592C40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</w:p>
    <w:p w:rsidR="004902CD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 xml:space="preserve">Il sottoscritto dichiara la propria disponibilità a svolgere l’incarico secondo il calendario che sarà predisposto dal Dirigente Scolastico, assicurando altresì, se </w:t>
      </w:r>
      <w:proofErr w:type="spellStart"/>
      <w:r w:rsidRPr="00592C40">
        <w:rPr>
          <w:b/>
          <w:bCs/>
          <w:sz w:val="22"/>
          <w:szCs w:val="18"/>
        </w:rPr>
        <w:t>necessaria</w:t>
      </w:r>
      <w:proofErr w:type="spellEnd"/>
      <w:r w:rsidRPr="00592C40">
        <w:rPr>
          <w:b/>
          <w:bCs/>
          <w:sz w:val="22"/>
          <w:szCs w:val="18"/>
        </w:rPr>
        <w:t>, la propria presenza negli incontri necessari.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Come previsto dall’Avviso, allega: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lastRenderedPageBreak/>
        <w:t xml:space="preserve">- </w:t>
      </w:r>
      <w:r w:rsidRPr="00592C40">
        <w:rPr>
          <w:b/>
          <w:bCs/>
          <w:sz w:val="22"/>
          <w:szCs w:val="18"/>
        </w:rPr>
        <w:t>Copia di un documento di identità valido e firmato;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 xml:space="preserve">Curriculum Vitae in formato europeo con EVIDENZIATI i riferimenti dei titoli valutati di cui all’allegato B – Tabella di autovalutazione (ALLEGATO </w:t>
      </w:r>
      <w:proofErr w:type="gramStart"/>
      <w:r w:rsidRPr="00592C40">
        <w:rPr>
          <w:b/>
          <w:bCs/>
          <w:sz w:val="22"/>
          <w:szCs w:val="18"/>
        </w:rPr>
        <w:t>B)-</w:t>
      </w:r>
      <w:proofErr w:type="gramEnd"/>
      <w:r w:rsidRPr="00592C40">
        <w:rPr>
          <w:b/>
          <w:bCs/>
          <w:sz w:val="22"/>
          <w:szCs w:val="18"/>
        </w:rPr>
        <w:t xml:space="preserve"> Proposta progettuale (ALLEGATO C)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Dichiara, inoltre: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di conoscere e saper usare la piattaforma on line PON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di conoscere e di accettare le seguenti condizioni: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Partecipare, su esplicito invito del Dirigente, alle riunioni di organizzazione del lavoro per fornire e/o ricevere informazioni utili ad ottimizzare lo svolgimento delle attività;</w:t>
      </w:r>
    </w:p>
    <w:p w:rsidR="004902CD" w:rsidRPr="00592C40" w:rsidRDefault="004902CD" w:rsidP="004902CD">
      <w:pPr>
        <w:ind w:left="142" w:firstLine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>Cooperare con il Referente per la valutazione ovvero il Tutor e le altre figure di coordinamento;</w:t>
      </w:r>
    </w:p>
    <w:p w:rsidR="004902CD" w:rsidRPr="00592C40" w:rsidRDefault="004902CD" w:rsidP="004902CD">
      <w:pPr>
        <w:ind w:left="142" w:firstLine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>Operare in autonomia, dopo le direttive del Dirigente scolastico e del DSGA;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Concorrere alla definizione della programmazione didattica delle attività ed alla definizione dei test di valutazione della stessa;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Concorrere alla scelta del materiale didattico o predisporre apposite dispense di supporto all’attività didattica;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Concorrere, nella misura prevista dagli appositi regolamenti, alla registrazione delle informazioni riguardanti le attività svolte in aula e la valutazione delle stesse sulla piattaforma ministeriale per la gestione dei progetti;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Svolgere le attività didattiche nei Plessi dell’Istituto;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Redigere e consegnare, a fin attività, su apposito modello, la relazione sul lavoro svolto.</w:t>
      </w:r>
    </w:p>
    <w:p w:rsidR="004902CD" w:rsidRDefault="004902CD" w:rsidP="004902CD">
      <w:pPr>
        <w:ind w:left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 xml:space="preserve">Il/la sottoscritto/a con la presente, ai sensi degli articoli 13 e 23 del </w:t>
      </w:r>
      <w:proofErr w:type="spellStart"/>
      <w:r w:rsidRPr="00592C40">
        <w:rPr>
          <w:sz w:val="22"/>
          <w:szCs w:val="18"/>
        </w:rPr>
        <w:t>D.Lgs.</w:t>
      </w:r>
      <w:proofErr w:type="spellEnd"/>
      <w:r w:rsidRPr="00592C40">
        <w:rPr>
          <w:sz w:val="22"/>
          <w:szCs w:val="18"/>
        </w:rPr>
        <w:t xml:space="preserve"> 196/2003 (di seguito indicato come “Codice Privacy”) e successive modificazioni ed integrazioni,</w:t>
      </w:r>
    </w:p>
    <w:p w:rsidR="004902CD" w:rsidRPr="00592C40" w:rsidRDefault="004902CD" w:rsidP="004902CD">
      <w:pPr>
        <w:ind w:left="142"/>
        <w:jc w:val="both"/>
        <w:rPr>
          <w:sz w:val="22"/>
          <w:szCs w:val="18"/>
        </w:rPr>
      </w:pPr>
    </w:p>
    <w:p w:rsidR="004902CD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>AUTORIZZA</w:t>
      </w:r>
    </w:p>
    <w:p w:rsidR="004902CD" w:rsidRPr="00592C40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</w:p>
    <w:p w:rsidR="004902CD" w:rsidRPr="00592C40" w:rsidRDefault="004902CD" w:rsidP="004902CD">
      <w:pPr>
        <w:ind w:left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l’Istituto Comprensivo “Teresa Sarti”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</w:t>
      </w:r>
      <w:r w:rsidR="009F033D">
        <w:rPr>
          <w:sz w:val="22"/>
          <w:szCs w:val="18"/>
        </w:rPr>
        <w:t xml:space="preserve"> </w:t>
      </w:r>
      <w:r w:rsidRPr="00592C40">
        <w:rPr>
          <w:sz w:val="22"/>
          <w:szCs w:val="18"/>
        </w:rPr>
        <w:t>verificarne l’esattezza, richiedere eventuali integrazioni, modifiche e/o la cancellazione, nonché l’opposizione al trattamento degli stessi).</w:t>
      </w:r>
    </w:p>
    <w:p w:rsidR="004902CD" w:rsidRPr="00592C40" w:rsidRDefault="004902CD" w:rsidP="004902CD">
      <w:pPr>
        <w:jc w:val="both"/>
        <w:rPr>
          <w:szCs w:val="18"/>
        </w:rPr>
      </w:pPr>
    </w:p>
    <w:p w:rsidR="004902CD" w:rsidRPr="00592C40" w:rsidRDefault="004902CD" w:rsidP="004902CD">
      <w:pPr>
        <w:jc w:val="both"/>
        <w:rPr>
          <w:szCs w:val="18"/>
        </w:rPr>
      </w:pPr>
      <w:r w:rsidRPr="00592C40">
        <w:rPr>
          <w:szCs w:val="18"/>
        </w:rPr>
        <w:t xml:space="preserve">Campi </w:t>
      </w:r>
      <w:proofErr w:type="gramStart"/>
      <w:r w:rsidRPr="00592C40">
        <w:rPr>
          <w:szCs w:val="18"/>
        </w:rPr>
        <w:t>S.na ,</w:t>
      </w:r>
      <w:proofErr w:type="gramEnd"/>
      <w:r w:rsidRPr="00592C40">
        <w:rPr>
          <w:szCs w:val="18"/>
        </w:rPr>
        <w:t xml:space="preserve"> li ______/_______/____________</w:t>
      </w:r>
    </w:p>
    <w:p w:rsidR="004902CD" w:rsidRPr="00592C40" w:rsidRDefault="004902CD" w:rsidP="004902CD">
      <w:pPr>
        <w:tabs>
          <w:tab w:val="left" w:pos="4536"/>
        </w:tabs>
        <w:jc w:val="both"/>
        <w:rPr>
          <w:szCs w:val="18"/>
        </w:rPr>
      </w:pPr>
      <w:r w:rsidRPr="00592C40">
        <w:rPr>
          <w:szCs w:val="18"/>
        </w:rPr>
        <w:tab/>
        <w:t xml:space="preserve">         </w:t>
      </w:r>
    </w:p>
    <w:p w:rsidR="004902CD" w:rsidRPr="00592C40" w:rsidRDefault="004902CD" w:rsidP="004902CD">
      <w:pPr>
        <w:tabs>
          <w:tab w:val="left" w:pos="4536"/>
        </w:tabs>
        <w:jc w:val="both"/>
        <w:rPr>
          <w:szCs w:val="18"/>
        </w:rPr>
      </w:pPr>
      <w:r w:rsidRPr="00592C40">
        <w:rPr>
          <w:szCs w:val="18"/>
        </w:rPr>
        <w:tab/>
      </w:r>
      <w:r w:rsidRPr="00592C40">
        <w:rPr>
          <w:szCs w:val="18"/>
        </w:rPr>
        <w:tab/>
      </w:r>
      <w:r w:rsidRPr="00592C40">
        <w:rPr>
          <w:szCs w:val="18"/>
        </w:rPr>
        <w:tab/>
        <w:t>Firma _______________</w:t>
      </w: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r w:rsidR="000B19F9">
      <w:rPr>
        <w:color w:val="822B00"/>
        <w:sz w:val="18"/>
        <w:szCs w:val="18"/>
        <w:lang w:val="it-IT"/>
      </w:rPr>
      <w:t>edu</w:t>
    </w:r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CB8"/>
    <w:multiLevelType w:val="hybridMultilevel"/>
    <w:tmpl w:val="D40685CA"/>
    <w:lvl w:ilvl="0" w:tplc="1222E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BB8C59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10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3"/>
  </w:num>
  <w:num w:numId="4">
    <w:abstractNumId w:val="20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2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25"/>
  </w:num>
  <w:num w:numId="15">
    <w:abstractNumId w:val="13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9"/>
  </w:num>
  <w:num w:numId="21">
    <w:abstractNumId w:val="6"/>
  </w:num>
  <w:num w:numId="22">
    <w:abstractNumId w:val="26"/>
  </w:num>
  <w:num w:numId="23">
    <w:abstractNumId w:val="5"/>
  </w:num>
  <w:num w:numId="24">
    <w:abstractNumId w:val="28"/>
  </w:num>
  <w:num w:numId="25">
    <w:abstractNumId w:val="16"/>
  </w:num>
  <w:num w:numId="26">
    <w:abstractNumId w:val="21"/>
  </w:num>
  <w:num w:numId="27">
    <w:abstractNumId w:val="6"/>
  </w:num>
  <w:num w:numId="28">
    <w:abstractNumId w:val="24"/>
  </w:num>
  <w:num w:numId="29">
    <w:abstractNumId w:val="3"/>
  </w:num>
  <w:num w:numId="30">
    <w:abstractNumId w:val="7"/>
  </w:num>
  <w:num w:numId="31">
    <w:abstractNumId w:val="5"/>
  </w:num>
  <w:num w:numId="32">
    <w:abstractNumId w:val="28"/>
  </w:num>
  <w:num w:numId="33">
    <w:abstractNumId w:val="24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81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1D2B"/>
    <w:rsid w:val="001E4365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902CD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33D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37F56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FB560-ED13-4FF4-A325-A46B3BCB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1</TotalTime>
  <Pages>3</Pages>
  <Words>839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6378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2</cp:revision>
  <cp:lastPrinted>2022-06-09T11:27:00Z</cp:lastPrinted>
  <dcterms:created xsi:type="dcterms:W3CDTF">2022-10-11T11:29:00Z</dcterms:created>
  <dcterms:modified xsi:type="dcterms:W3CDTF">2022-10-11T11:29:00Z</dcterms:modified>
</cp:coreProperties>
</file>